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966615">
        <w:rPr>
          <w:rFonts w:ascii="Corbel" w:hAnsi="Corbel"/>
          <w:i/>
          <w:smallCaps/>
          <w:sz w:val="24"/>
          <w:szCs w:val="24"/>
        </w:rPr>
        <w:t>2023 - 2026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CE5026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Argumentacja i racjonalna zmiana przekonań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Humanistycznych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E502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27B50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E50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zasad logicznego myślenia.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6421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wiedza o wybranych zasadach logiki, prawidłowym wnioskowaniu, sposobie argumentacji. Jest to także wiedza o możliwych błędach w rozumowaniu i schematach myślenia w określonych paradygmatach.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76421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6421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otwarcie na nowe sposoby patrzenia na rzeczywistość; wyjście z poza określone schematy myślowe tkwiące u podstaw kultury w tym kultury masowej i świata wirtualnego. Jest to też większa świadomość znaczenia pojęć i sensu wypowiedzi.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7642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reguły dotyczące języka jako sposobu komunikacji. Ma wiedzę dotyczącą reguł semantyki, podstawowych zasad logiki. Potrafi właściwie wnioskować i argumentować</w:t>
            </w:r>
            <w:r w:rsidR="002C3D5A">
              <w:rPr>
                <w:rFonts w:ascii="Corbel" w:hAnsi="Corbel"/>
                <w:b w:val="0"/>
                <w:smallCaps w:val="0"/>
                <w:szCs w:val="24"/>
              </w:rPr>
              <w:t>. Student potrafi wskazać na możliwe błędy zawarte w wypowiedziach podczas debaty oraz wybranych tekstach. Potrafi wskazać na nowe idee wychodzące poza ramy przyjętych schematów światopoglądowych.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odpowiednio argumentować broniąc swojego stanowiska. Potrafi też zrezygnować ze swojego stanowiska gdy wskaże mu się błąd i gdy inne tezy uzna za racjonalne. Student zna reguły prowadzenia debaty oksfordzkiej, metody prowadzenia dyskusji: scholastyków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sokratyków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Student potrafi merytorycznie odnieść się do prezentowanych tez, analizować je i formułować własne wnioski.  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27B50">
              <w:rPr>
                <w:rFonts w:ascii="Corbel" w:hAnsi="Corbel"/>
                <w:b w:val="0"/>
                <w:smallCaps w:val="0"/>
                <w:szCs w:val="24"/>
              </w:rPr>
              <w:t>o3</w:t>
            </w:r>
          </w:p>
        </w:tc>
        <w:tc>
          <w:tcPr>
            <w:tcW w:w="6096" w:type="dxa"/>
          </w:tcPr>
          <w:p w:rsidR="0085747A" w:rsidRPr="00B169DF" w:rsidRDefault="00427B50" w:rsidP="00427B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przyjmowania nowych idei, zmiany opinii o świecie w świetle nowych argumentów.</w:t>
            </w:r>
            <w:r w:rsidR="00FD0A18">
              <w:rPr>
                <w:rFonts w:ascii="Corbel" w:hAnsi="Corbel"/>
                <w:b w:val="0"/>
                <w:smallCaps w:val="0"/>
                <w:szCs w:val="24"/>
              </w:rPr>
              <w:t xml:space="preserve"> Student jest świadomy różnic kulturowych, które wpływają  na postrzeganie rzeczywistości.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jako sposób określania rzeczywistości. Paradygmat, światopogląd, ideologia jako różne schematy widzenia i doświadczania rzeczywistości.</w:t>
            </w:r>
          </w:p>
          <w:p w:rsidR="002C3D5A" w:rsidRPr="00B169DF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Epistemologiczne ograniczenia.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zasady logiki. Zasada poprawnego wnio</w:t>
            </w:r>
            <w:r w:rsidR="00966615">
              <w:rPr>
                <w:rFonts w:ascii="Corbel" w:hAnsi="Corbel"/>
                <w:sz w:val="24"/>
                <w:szCs w:val="24"/>
              </w:rPr>
              <w:t xml:space="preserve">skowania. Zasada prawidłowego </w:t>
            </w:r>
            <w:proofErr w:type="spellStart"/>
            <w:r w:rsidR="00966615">
              <w:rPr>
                <w:rFonts w:ascii="Corbel" w:hAnsi="Corbel"/>
                <w:sz w:val="24"/>
                <w:szCs w:val="24"/>
              </w:rPr>
              <w:t>dde</w:t>
            </w:r>
            <w:r>
              <w:rPr>
                <w:rFonts w:ascii="Corbel" w:hAnsi="Corbel"/>
                <w:sz w:val="24"/>
                <w:szCs w:val="24"/>
              </w:rPr>
              <w:t>finiowania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</w:tr>
      <w:tr w:rsidR="0085747A" w:rsidRPr="00B169DF" w:rsidTr="00923D7D">
        <w:tc>
          <w:tcPr>
            <w:tcW w:w="9639" w:type="dxa"/>
          </w:tcPr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Przykłady prowadzenia dyskusji. Czym jest retoryka?  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sokratejska.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scholastyczna</w:t>
            </w:r>
            <w:r w:rsidR="00427B50">
              <w:rPr>
                <w:rFonts w:ascii="Corbel" w:hAnsi="Corbel"/>
                <w:sz w:val="24"/>
                <w:szCs w:val="24"/>
              </w:rPr>
              <w:t>.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oksfordzka</w:t>
            </w:r>
          </w:p>
          <w:p w:rsidR="0024486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 warunkuje otwarcie się na nowe treści?</w:t>
            </w:r>
          </w:p>
          <w:p w:rsidR="0085747A" w:rsidRPr="00B169DF" w:rsidRDefault="0024486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Podsumowanie.</w:t>
            </w:r>
            <w:r w:rsidR="002C3D5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24486A">
        <w:rPr>
          <w:rFonts w:ascii="Corbel" w:hAnsi="Corbel"/>
          <w:b w:val="0"/>
          <w:smallCaps w:val="0"/>
          <w:sz w:val="20"/>
          <w:szCs w:val="20"/>
          <w:u w:val="single"/>
        </w:rPr>
        <w:t>wykład</w:t>
      </w:r>
      <w:r w:rsidR="0085747A" w:rsidRPr="0024486A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problemowy</w:t>
      </w:r>
      <w:r w:rsidR="00923D7D" w:rsidRPr="0024486A">
        <w:rPr>
          <w:rFonts w:ascii="Corbel" w:hAnsi="Corbel"/>
          <w:b w:val="0"/>
          <w:smallCaps w:val="0"/>
          <w:sz w:val="20"/>
          <w:szCs w:val="20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27B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427B50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4486A" w:rsidRDefault="0024486A" w:rsidP="002448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(W) jest wiedza z zakresu materiału prezentowanego na wykładzie wzbogaconego literaturą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0B5DDD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0B5DD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B5DDD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>ymagana jest wiedza o różnych formach prowadzenia debat i dyskusji, sposobów wnioskowania i prawidłowego definiowania</w:t>
            </w:r>
            <w:r w:rsidR="000B5DDD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proofErr w:type="spellStart"/>
            <w:r w:rsidR="000B5DD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B5DDD">
              <w:rPr>
                <w:rFonts w:ascii="Corbel" w:hAnsi="Corbel"/>
                <w:b w:val="0"/>
                <w:smallCaps w:val="0"/>
                <w:szCs w:val="24"/>
              </w:rPr>
              <w:t xml:space="preserve"> jw. oraz student zna podstawowe zasady logiki takie jak zasada wyłączonego środka, nie sprzeczności i tożsamości. Student zna błędy definiowania. Potrafi jasno argumentować swoje stan osko, umie prowadzić debatę oksfordzką. Na ocenę </w:t>
            </w:r>
            <w:proofErr w:type="spellStart"/>
            <w:r w:rsidR="000B5DD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0B5DDD">
              <w:rPr>
                <w:rFonts w:ascii="Corbel" w:hAnsi="Corbel"/>
                <w:b w:val="0"/>
                <w:smallCaps w:val="0"/>
                <w:szCs w:val="24"/>
              </w:rPr>
              <w:t xml:space="preserve"> jw. ponadto student umie posługiwać się metodą scholastyczną i sokratejską w dyskusji. Umie poprawnie wnioskować i argumentować.  F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rekwencja 80%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Lichański,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Retoryka: historia, teoria, praktyka.t.1</w:t>
            </w:r>
          </w:p>
          <w:p w:rsid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Bremer,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Wprowadzenie do logiki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(s.30 – 93)</w:t>
            </w:r>
          </w:p>
          <w:p w:rsidR="00F420E8" w:rsidRP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Garbacz,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Logika zdań: jedna czy wiele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F420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F420E8">
              <w:rPr>
                <w:rFonts w:ascii="Corbel" w:hAnsi="Corbel"/>
                <w:b w:val="0"/>
                <w:smallCaps w:val="0"/>
                <w:szCs w:val="24"/>
              </w:rPr>
              <w:t xml:space="preserve">K. Szymanek, </w:t>
            </w:r>
            <w:r w:rsidR="00F420E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argumentacji: słownik terminologiczny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DDF" w:rsidRDefault="006F5DDF" w:rsidP="00C16ABF">
      <w:pPr>
        <w:spacing w:after="0" w:line="240" w:lineRule="auto"/>
      </w:pPr>
      <w:r>
        <w:separator/>
      </w:r>
    </w:p>
  </w:endnote>
  <w:endnote w:type="continuationSeparator" w:id="0">
    <w:p w:rsidR="006F5DDF" w:rsidRDefault="006F5D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DDF" w:rsidRDefault="006F5DDF" w:rsidP="00C16ABF">
      <w:pPr>
        <w:spacing w:after="0" w:line="240" w:lineRule="auto"/>
      </w:pPr>
      <w:r>
        <w:separator/>
      </w:r>
    </w:p>
  </w:footnote>
  <w:footnote w:type="continuationSeparator" w:id="0">
    <w:p w:rsidR="006F5DDF" w:rsidRDefault="006F5DD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DDD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86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D5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11F"/>
    <w:rsid w:val="003A0A5B"/>
    <w:rsid w:val="003A1176"/>
    <w:rsid w:val="003B62FE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27B5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287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DDF"/>
    <w:rsid w:val="006F70B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212"/>
    <w:rsid w:val="00766FD4"/>
    <w:rsid w:val="0078168C"/>
    <w:rsid w:val="0078612F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296"/>
    <w:rsid w:val="00884922"/>
    <w:rsid w:val="00885F64"/>
    <w:rsid w:val="008917F9"/>
    <w:rsid w:val="008A45F7"/>
    <w:rsid w:val="008B39A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61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CA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026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1B5A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C61"/>
    <w:rsid w:val="00F070AB"/>
    <w:rsid w:val="00F17567"/>
    <w:rsid w:val="00F27A7B"/>
    <w:rsid w:val="00F420E8"/>
    <w:rsid w:val="00F526AF"/>
    <w:rsid w:val="00F617C3"/>
    <w:rsid w:val="00F61A26"/>
    <w:rsid w:val="00F7066B"/>
    <w:rsid w:val="00F7082A"/>
    <w:rsid w:val="00F83B28"/>
    <w:rsid w:val="00F974DA"/>
    <w:rsid w:val="00FA46E5"/>
    <w:rsid w:val="00FB7DBA"/>
    <w:rsid w:val="00FC1C25"/>
    <w:rsid w:val="00FC3F45"/>
    <w:rsid w:val="00FD0A1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013781-4836-4455-8406-173CF541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7661-AAEC-45DB-8F7D-844382B8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1</Pages>
  <Words>894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13</cp:revision>
  <cp:lastPrinted>2019-02-06T12:12:00Z</cp:lastPrinted>
  <dcterms:created xsi:type="dcterms:W3CDTF">2023-10-02T12:20:00Z</dcterms:created>
  <dcterms:modified xsi:type="dcterms:W3CDTF">2024-10-04T09:29:00Z</dcterms:modified>
</cp:coreProperties>
</file>